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90CA7">
      <w:pPr>
        <w:ind w:right="3045"/>
        <w:jc w:val="both"/>
        <w:divId w:val="1456873522"/>
      </w:pPr>
      <w:r>
        <w:rPr>
          <w:b/>
        </w:rPr>
        <w:t>Sayı</w:t>
      </w:r>
      <w:r>
        <w:t xml:space="preserve">   : 2005/1074 </w:t>
      </w:r>
      <w:r>
        <w:tab/>
      </w:r>
      <w:r>
        <w:tab/>
      </w:r>
      <w:r>
        <w:tab/>
      </w:r>
      <w:r>
        <w:tab/>
      </w:r>
      <w:r>
        <w:tab/>
        <w:t xml:space="preserve">                         </w:t>
      </w:r>
    </w:p>
    <w:p w:rsidR="00000000" w:rsidRDefault="00790CA7">
      <w:pPr>
        <w:ind w:right="3045"/>
        <w:jc w:val="both"/>
        <w:divId w:val="1456873522"/>
      </w:pPr>
      <w:r>
        <w:rPr>
          <w:b/>
        </w:rPr>
        <w:t>Tarih</w:t>
      </w:r>
      <w:r>
        <w:t xml:space="preserve">: </w:t>
      </w:r>
      <w:proofErr w:type="gramStart"/>
      <w:r>
        <w:t>16/05/2005</w:t>
      </w:r>
      <w:proofErr w:type="gramEnd"/>
    </w:p>
    <w:p w:rsidR="00000000" w:rsidRDefault="00790CA7">
      <w:pPr>
        <w:ind w:right="3045"/>
        <w:jc w:val="both"/>
        <w:divId w:val="1456873522"/>
      </w:pPr>
    </w:p>
    <w:p w:rsidR="00000000" w:rsidRDefault="00790CA7">
      <w:pPr>
        <w:ind w:right="3045"/>
        <w:jc w:val="both"/>
        <w:divId w:val="1456873522"/>
      </w:pPr>
    </w:p>
    <w:p w:rsidR="00000000" w:rsidRDefault="00790CA7">
      <w:pPr>
        <w:ind w:right="3045"/>
        <w:jc w:val="both"/>
        <w:divId w:val="1456873522"/>
      </w:pPr>
    </w:p>
    <w:p w:rsidR="00000000" w:rsidRDefault="00790CA7">
      <w:pPr>
        <w:ind w:right="3045"/>
        <w:jc w:val="both"/>
        <w:divId w:val="1456873522"/>
      </w:pPr>
    </w:p>
    <w:p w:rsidR="00000000" w:rsidRDefault="00790CA7">
      <w:pPr>
        <w:ind w:right="3045"/>
        <w:jc w:val="both"/>
        <w:divId w:val="1456873522"/>
      </w:pPr>
    </w:p>
    <w:p w:rsidR="00000000" w:rsidRDefault="00790CA7">
      <w:pPr>
        <w:ind w:right="3045"/>
        <w:jc w:val="center"/>
        <w:divId w:val="1456873522"/>
        <w:rPr>
          <w:b/>
        </w:rPr>
      </w:pPr>
      <w:r>
        <w:rPr>
          <w:b/>
        </w:rPr>
        <w:t>FEDERASYONA BAĞLI ODALARA</w:t>
      </w:r>
    </w:p>
    <w:p w:rsidR="00000000" w:rsidRDefault="00790CA7">
      <w:pPr>
        <w:ind w:right="3045"/>
        <w:jc w:val="center"/>
        <w:divId w:val="1456873522"/>
        <w:rPr>
          <w:b/>
        </w:rPr>
      </w:pPr>
      <w:r>
        <w:rPr>
          <w:b/>
        </w:rPr>
        <w:t>265 NOLU GENELGE</w:t>
      </w:r>
    </w:p>
    <w:p w:rsidR="00000000" w:rsidRDefault="00790CA7">
      <w:pPr>
        <w:ind w:right="3045"/>
        <w:jc w:val="center"/>
        <w:divId w:val="1456873522"/>
        <w:rPr>
          <w:b/>
        </w:rPr>
      </w:pPr>
    </w:p>
    <w:p w:rsidR="00000000" w:rsidRDefault="00790CA7">
      <w:pPr>
        <w:ind w:right="3045"/>
        <w:jc w:val="both"/>
        <w:divId w:val="1456873522"/>
        <w:rPr>
          <w:b/>
        </w:rPr>
      </w:pPr>
    </w:p>
    <w:p w:rsidR="00000000" w:rsidRDefault="00790CA7">
      <w:pPr>
        <w:ind w:right="3045"/>
        <w:jc w:val="both"/>
        <w:divId w:val="1456873522"/>
        <w:rPr>
          <w:b/>
        </w:rPr>
      </w:pPr>
    </w:p>
    <w:p w:rsidR="00000000" w:rsidRDefault="00790CA7">
      <w:pPr>
        <w:ind w:right="3045"/>
        <w:jc w:val="both"/>
        <w:divId w:val="1456873522"/>
      </w:pPr>
    </w:p>
    <w:p w:rsidR="00000000" w:rsidRDefault="00790CA7">
      <w:pPr>
        <w:ind w:right="3045"/>
        <w:jc w:val="both"/>
        <w:divId w:val="1456873522"/>
      </w:pPr>
    </w:p>
    <w:p w:rsidR="00000000" w:rsidRDefault="00790CA7">
      <w:pPr>
        <w:ind w:right="3045"/>
        <w:jc w:val="both"/>
        <w:divId w:val="1456873522"/>
      </w:pPr>
      <w:r>
        <w:t xml:space="preserve">Vergi Usul Kanununun 5’inci maddesi uyarınca, kazancı basit usulde tespit edilenler </w:t>
      </w:r>
      <w:proofErr w:type="gramStart"/>
      <w:r>
        <w:t>dahil</w:t>
      </w:r>
      <w:proofErr w:type="gramEnd"/>
      <w:r>
        <w:t xml:space="preserve"> </w:t>
      </w:r>
      <w:r>
        <w:t>olmak üzere gelir vergisi mükellefleri, VERGİ LEVHALARINI her yıl Mayıs ayı içerisinde tasdik ettirmek zorundadırlar.</w:t>
      </w:r>
    </w:p>
    <w:p w:rsidR="00000000" w:rsidRDefault="00790CA7">
      <w:pPr>
        <w:ind w:right="3045"/>
        <w:jc w:val="both"/>
        <w:divId w:val="1456873522"/>
      </w:pPr>
    </w:p>
    <w:p w:rsidR="00000000" w:rsidRDefault="00790CA7">
      <w:pPr>
        <w:ind w:right="3045"/>
        <w:jc w:val="both"/>
        <w:divId w:val="1456873522"/>
      </w:pPr>
      <w:r>
        <w:t>Nakliyeci esnafımızın 2004 yılı Vergi Levhalarını, 31/05/2005 günü mesai bitimine kadar bağlı oldukları vergi dairelerine yada sözleşme y</w:t>
      </w:r>
      <w:r>
        <w:t xml:space="preserve">aptıkları </w:t>
      </w:r>
      <w:proofErr w:type="gramStart"/>
      <w:r>
        <w:t>serbest  muhasebeci</w:t>
      </w:r>
      <w:proofErr w:type="gramEnd"/>
      <w:r>
        <w:t xml:space="preserve"> veya mali müşavirlerine tasdik ettirmeleri gerekmektedir. Ayrıca, kayıtları bağlı oldukları odalar bünyesinde kurulmuş bulunan bürolarda tutulan mükellefler vergi levhasını kayıt bürosunun yetki belgeli serbest muhasebeci ve M</w:t>
      </w:r>
      <w:r>
        <w:t xml:space="preserve">ali Müşavirine de tasdik ettirebileceklerdir. </w:t>
      </w:r>
    </w:p>
    <w:p w:rsidR="00000000" w:rsidRDefault="00790CA7">
      <w:pPr>
        <w:ind w:right="3045"/>
        <w:jc w:val="both"/>
        <w:divId w:val="1456873522"/>
      </w:pPr>
    </w:p>
    <w:p w:rsidR="00000000" w:rsidRDefault="00790CA7">
      <w:pPr>
        <w:ind w:right="3045"/>
        <w:jc w:val="both"/>
        <w:divId w:val="1456873522"/>
      </w:pPr>
      <w:r>
        <w:t xml:space="preserve">Bilgi edinilmesini ve odanızın vergi mükellefi üyelere duyurulmasını rica ederiz. </w:t>
      </w:r>
    </w:p>
    <w:p w:rsidR="00000000" w:rsidRDefault="00790CA7">
      <w:pPr>
        <w:ind w:right="3045"/>
        <w:jc w:val="both"/>
        <w:divId w:val="1456873522"/>
      </w:pPr>
    </w:p>
    <w:p w:rsidR="00000000" w:rsidRDefault="00790CA7">
      <w:pPr>
        <w:ind w:right="3045"/>
        <w:jc w:val="both"/>
        <w:divId w:val="1456873522"/>
      </w:pPr>
    </w:p>
    <w:p w:rsidR="00000000" w:rsidRDefault="00790CA7">
      <w:pPr>
        <w:ind w:right="3045"/>
        <w:jc w:val="both"/>
        <w:divId w:val="1456873522"/>
      </w:pPr>
    </w:p>
    <w:p w:rsidR="00000000" w:rsidRDefault="00790CA7">
      <w:pPr>
        <w:ind w:right="3045"/>
        <w:jc w:val="both"/>
        <w:divId w:val="1456873522"/>
      </w:pPr>
    </w:p>
    <w:p w:rsidR="00000000" w:rsidRDefault="00790CA7">
      <w:pPr>
        <w:ind w:right="3045"/>
        <w:jc w:val="both"/>
        <w:divId w:val="1456873522"/>
      </w:pPr>
    </w:p>
    <w:p w:rsidR="00000000" w:rsidRDefault="00790CA7">
      <w:pPr>
        <w:ind w:right="3045"/>
        <w:jc w:val="both"/>
        <w:divId w:val="1456873522"/>
      </w:pPr>
    </w:p>
    <w:p w:rsidR="00000000" w:rsidRDefault="00790CA7">
      <w:pPr>
        <w:ind w:right="3045"/>
        <w:jc w:val="both"/>
        <w:divId w:val="1456873522"/>
      </w:pPr>
    </w:p>
    <w:p w:rsidR="00000000" w:rsidRDefault="00790CA7">
      <w:pPr>
        <w:ind w:right="3045"/>
        <w:jc w:val="both"/>
        <w:divId w:val="1456873522"/>
        <w:rPr>
          <w:b/>
        </w:rPr>
      </w:pPr>
      <w:r>
        <w:t xml:space="preserve">        Hidayet </w:t>
      </w:r>
      <w:r>
        <w:rPr>
          <w:b/>
        </w:rPr>
        <w:t>MANAVOĞLU</w:t>
      </w:r>
      <w:r>
        <w:t xml:space="preserve">                        </w:t>
      </w:r>
      <w:r>
        <w:tab/>
      </w:r>
      <w:r>
        <w:tab/>
      </w:r>
      <w:r w:rsidR="007F47A9">
        <w:t xml:space="preserve">             </w:t>
      </w:r>
      <w:r>
        <w:t xml:space="preserve">İbrahim </w:t>
      </w:r>
      <w:r>
        <w:rPr>
          <w:b/>
        </w:rPr>
        <w:t>YÖNEL</w:t>
      </w:r>
    </w:p>
    <w:p w:rsidR="00000000" w:rsidRDefault="00790CA7">
      <w:pPr>
        <w:ind w:right="3045"/>
        <w:jc w:val="both"/>
        <w:divId w:val="1456873522"/>
        <w:rPr>
          <w:b/>
        </w:rPr>
      </w:pPr>
      <w:r>
        <w:rPr>
          <w:b/>
        </w:rPr>
        <w:t xml:space="preserve">        GENEL SEKRETER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>
        <w:rPr>
          <w:b/>
        </w:rPr>
        <w:tab/>
      </w:r>
      <w:r>
        <w:rPr>
          <w:b/>
        </w:rPr>
        <w:tab/>
        <w:t>BAŞKAN VEKİLİ</w:t>
      </w:r>
    </w:p>
    <w:p w:rsidR="00790CA7" w:rsidRDefault="00790CA7">
      <w:pPr>
        <w:ind w:right="3045"/>
        <w:jc w:val="both"/>
        <w:divId w:val="1456873522"/>
      </w:pPr>
    </w:p>
    <w:sectPr w:rsidR="00790C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imes">
    <w:altName w:val="Times New Roman"/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attachedTemplate r:id="rId1"/>
  <w:defaultTabStop w:val="708"/>
  <w:hyphenationZone w:val="420"/>
  <w:characterSpacingControl w:val="doNotCompress"/>
  <w:compat/>
  <w:rsids>
    <w:rsidRoot w:val="007F47A9"/>
    <w:rsid w:val="00790CA7"/>
    <w:rsid w:val="007F4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" w:eastAsia="Times" w:hAnsi="Times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687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841</Characters>
  <Application>Microsoft Office Word</Application>
  <DocSecurity>0</DocSecurity>
  <Lines>7</Lines>
  <Paragraphs>1</Paragraphs>
  <ScaleCrop>false</ScaleCrop>
  <Company>TSOF</Company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: 2005/1074</dc:title>
  <dc:creator>NACIO</dc:creator>
  <cp:lastModifiedBy>naci özdemir</cp:lastModifiedBy>
  <cp:revision>2</cp:revision>
  <dcterms:created xsi:type="dcterms:W3CDTF">2010-05-24T11:40:00Z</dcterms:created>
  <dcterms:modified xsi:type="dcterms:W3CDTF">2010-05-24T11:40:00Z</dcterms:modified>
</cp:coreProperties>
</file>