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78BB">
      <w:pPr>
        <w:ind w:left="90" w:right="4305"/>
        <w:divId w:val="171376936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Sayı    :</w:t>
      </w:r>
      <w:r>
        <w:rPr>
          <w:rFonts w:ascii="Times New Roman" w:hAnsi="Times New Roman"/>
          <w:sz w:val="28"/>
          <w:szCs w:val="28"/>
        </w:rPr>
        <w:t>2005</w:t>
      </w:r>
      <w:proofErr w:type="gramEnd"/>
      <w:r>
        <w:rPr>
          <w:rFonts w:ascii="Times New Roman" w:hAnsi="Times New Roman"/>
          <w:sz w:val="28"/>
          <w:szCs w:val="28"/>
        </w:rPr>
        <w:t xml:space="preserve"> / 962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00000" w:rsidRDefault="005378BB">
      <w:pPr>
        <w:ind w:left="90" w:right="4305"/>
        <w:divId w:val="171376936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Tarih :</w:t>
      </w:r>
      <w:r>
        <w:rPr>
          <w:rFonts w:ascii="Times New Roman" w:hAnsi="Times New Roman"/>
          <w:sz w:val="28"/>
          <w:szCs w:val="28"/>
        </w:rPr>
        <w:t xml:space="preserve"> 29</w:t>
      </w:r>
      <w:proofErr w:type="gramEnd"/>
      <w:r>
        <w:rPr>
          <w:rFonts w:ascii="Times New Roman" w:hAnsi="Times New Roman"/>
          <w:sz w:val="28"/>
          <w:szCs w:val="28"/>
        </w:rPr>
        <w:t>.04.2005</w:t>
      </w: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jc w:val="center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ind w:left="360" w:right="4305"/>
        <w:jc w:val="center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jc w:val="center"/>
        <w:divId w:val="17137693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FEDERASYONA BAĞLI ODALARA</w:t>
      </w:r>
    </w:p>
    <w:p w:rsidR="00000000" w:rsidRDefault="005378BB">
      <w:pPr>
        <w:tabs>
          <w:tab w:val="left" w:pos="360"/>
        </w:tabs>
        <w:ind w:right="4305"/>
        <w:jc w:val="center"/>
        <w:divId w:val="171376936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262 SAYILI GENELGE</w:t>
      </w:r>
    </w:p>
    <w:p w:rsidR="00000000" w:rsidRDefault="005378BB">
      <w:pPr>
        <w:tabs>
          <w:tab w:val="left" w:pos="360"/>
        </w:tabs>
        <w:ind w:right="4305"/>
        <w:jc w:val="center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jc w:val="center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left="360" w:right="4305" w:firstLine="540"/>
        <w:jc w:val="both"/>
        <w:divId w:val="17137693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Türkiye Esnaf ve Sanatkarları Konfederasyonundan Federasyonumuza gönderilen nakliyeci esnafımızı </w:t>
      </w:r>
      <w:proofErr w:type="gramStart"/>
      <w:r>
        <w:rPr>
          <w:rFonts w:ascii="Times New Roman" w:hAnsi="Times New Roman"/>
          <w:sz w:val="28"/>
          <w:szCs w:val="28"/>
        </w:rPr>
        <w:t>da  ilgilendiren</w:t>
      </w:r>
      <w:proofErr w:type="gramEnd"/>
      <w:r>
        <w:rPr>
          <w:rFonts w:ascii="Times New Roman" w:hAnsi="Times New Roman"/>
          <w:sz w:val="28"/>
          <w:szCs w:val="28"/>
        </w:rPr>
        <w:t xml:space="preserve">  08/04/2005 </w:t>
      </w:r>
      <w:r>
        <w:rPr>
          <w:rFonts w:ascii="Times New Roman" w:hAnsi="Times New Roman"/>
          <w:sz w:val="28"/>
          <w:szCs w:val="28"/>
        </w:rPr>
        <w:t>sayılı vergi sirküleri yazımız ekinde gönderilmiştir.</w:t>
      </w:r>
    </w:p>
    <w:p w:rsidR="00000000" w:rsidRDefault="005378BB">
      <w:pPr>
        <w:tabs>
          <w:tab w:val="left" w:pos="360"/>
        </w:tabs>
        <w:ind w:left="360" w:right="4305" w:firstLine="540"/>
        <w:jc w:val="both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left="360" w:right="4305" w:firstLine="540"/>
        <w:jc w:val="both"/>
        <w:divId w:val="17137693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Bilgi edinilmesini ve üyelerinize duyurulmasını rica ederiz.</w:t>
      </w:r>
    </w:p>
    <w:p w:rsidR="00000000" w:rsidRDefault="005378BB">
      <w:pPr>
        <w:tabs>
          <w:tab w:val="left" w:pos="360"/>
        </w:tabs>
        <w:ind w:left="360" w:right="4305" w:firstLine="540"/>
        <w:jc w:val="both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jc w:val="both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Hidayet </w:t>
      </w:r>
      <w:r>
        <w:rPr>
          <w:rFonts w:ascii="Times New Roman" w:hAnsi="Times New Roman"/>
          <w:b/>
          <w:sz w:val="28"/>
          <w:szCs w:val="28"/>
        </w:rPr>
        <w:t>MANAVOĞLU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İbrahim </w:t>
      </w:r>
      <w:r>
        <w:rPr>
          <w:rFonts w:ascii="Times New Roman" w:hAnsi="Times New Roman"/>
          <w:b/>
          <w:sz w:val="28"/>
          <w:szCs w:val="28"/>
        </w:rPr>
        <w:t>YÖNEL</w:t>
      </w: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GENEL SEKRETER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BAŞKAN VEKİLİ</w:t>
      </w: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b/>
          <w:sz w:val="28"/>
          <w:szCs w:val="28"/>
        </w:rPr>
      </w:pPr>
    </w:p>
    <w:p w:rsidR="00000000" w:rsidRDefault="005378BB">
      <w:pPr>
        <w:tabs>
          <w:tab w:val="left" w:pos="360"/>
        </w:tabs>
        <w:ind w:right="4305"/>
        <w:divId w:val="1713769364"/>
        <w:rPr>
          <w:rFonts w:ascii="Times New Roman" w:hAnsi="Times New Roman"/>
          <w:b/>
          <w:sz w:val="28"/>
          <w:szCs w:val="28"/>
        </w:rPr>
      </w:pPr>
    </w:p>
    <w:p w:rsidR="00000000" w:rsidRDefault="005378BB">
      <w:pPr>
        <w:ind w:left="360" w:right="4305"/>
        <w:divId w:val="1713769364"/>
        <w:rPr>
          <w:rFonts w:ascii="Times New Roman" w:hAnsi="Times New Roman"/>
          <w:b/>
          <w:sz w:val="28"/>
          <w:szCs w:val="28"/>
        </w:rPr>
      </w:pPr>
    </w:p>
    <w:p w:rsidR="00000000" w:rsidRDefault="005378BB">
      <w:pPr>
        <w:ind w:left="360" w:right="4305" w:firstLine="708"/>
        <w:divId w:val="1713769364"/>
        <w:rPr>
          <w:rFonts w:ascii="Times New Roman" w:hAnsi="Times New Roman"/>
          <w:b/>
          <w:sz w:val="28"/>
          <w:szCs w:val="28"/>
        </w:rPr>
      </w:pPr>
    </w:p>
    <w:p w:rsidR="00000000" w:rsidRDefault="005378BB">
      <w:pPr>
        <w:ind w:left="360" w:right="4305"/>
        <w:divId w:val="171376936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E  K 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İ  :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000000" w:rsidRDefault="005378BB">
      <w:pPr>
        <w:ind w:left="360" w:right="4305"/>
        <w:divId w:val="17137693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TESK Genelgesi ve ekleri (3 Sayfa)</w:t>
      </w:r>
    </w:p>
    <w:p w:rsidR="00000000" w:rsidRDefault="005378BB">
      <w:pPr>
        <w:ind w:left="360" w:right="4305"/>
        <w:divId w:val="1713769364"/>
        <w:rPr>
          <w:rFonts w:ascii="Times New Roman" w:hAnsi="Times New Roman"/>
          <w:b/>
          <w:sz w:val="28"/>
          <w:szCs w:val="28"/>
        </w:rPr>
      </w:pPr>
    </w:p>
    <w:p w:rsidR="00000000" w:rsidRDefault="005378BB">
      <w:pPr>
        <w:ind w:left="360" w:right="4305"/>
        <w:divId w:val="1713769364"/>
        <w:rPr>
          <w:rFonts w:ascii="Times New Roman" w:hAnsi="Times New Roman"/>
          <w:b/>
          <w:sz w:val="26"/>
          <w:szCs w:val="26"/>
        </w:rPr>
      </w:pPr>
    </w:p>
    <w:p w:rsidR="00000000" w:rsidRDefault="005378BB">
      <w:pPr>
        <w:ind w:right="4305"/>
        <w:divId w:val="1713769364"/>
        <w:rPr>
          <w:rFonts w:ascii="Times New Roman" w:hAnsi="Times New Roman"/>
          <w:b/>
        </w:rPr>
      </w:pPr>
    </w:p>
    <w:p w:rsidR="005378BB" w:rsidRDefault="005378BB">
      <w:pPr>
        <w:ind w:right="4305"/>
        <w:divId w:val="1713769364"/>
      </w:pPr>
    </w:p>
    <w:sectPr w:rsidR="00537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500927"/>
    <w:rsid w:val="00500927"/>
    <w:rsid w:val="00537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TSOF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:2005 / 962</dc:title>
  <dc:creator>NACIO</dc:creator>
  <cp:lastModifiedBy>naci özdemir</cp:lastModifiedBy>
  <cp:revision>2</cp:revision>
  <dcterms:created xsi:type="dcterms:W3CDTF">2010-05-24T11:40:00Z</dcterms:created>
  <dcterms:modified xsi:type="dcterms:W3CDTF">2010-05-24T11:40:00Z</dcterms:modified>
</cp:coreProperties>
</file>