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05E64">
      <w:pPr>
        <w:ind w:right="1477"/>
        <w:divId w:val="1694574419"/>
      </w:pPr>
      <w:r>
        <w:rPr>
          <w:b/>
          <w:bCs/>
        </w:rPr>
        <w:t>Tarih</w:t>
      </w:r>
      <w:r>
        <w:rPr>
          <w:b/>
          <w:bCs/>
        </w:rPr>
        <w:tab/>
        <w:t>:</w:t>
      </w:r>
      <w:r>
        <w:t xml:space="preserve"> 12/01/2005</w:t>
      </w:r>
    </w:p>
    <w:p w:rsidR="00000000" w:rsidRDefault="00C05E64">
      <w:pPr>
        <w:ind w:right="1477"/>
        <w:divId w:val="1694574419"/>
      </w:pPr>
      <w:r>
        <w:rPr>
          <w:b/>
          <w:bCs/>
        </w:rPr>
        <w:t xml:space="preserve">Sayı </w:t>
      </w:r>
      <w:r>
        <w:rPr>
          <w:b/>
          <w:bCs/>
        </w:rPr>
        <w:tab/>
        <w:t>:</w:t>
      </w:r>
      <w:r>
        <w:t xml:space="preserve"> 2005/69</w:t>
      </w:r>
    </w:p>
    <w:p w:rsidR="00000000" w:rsidRDefault="00C05E64">
      <w:pPr>
        <w:ind w:right="1477"/>
        <w:divId w:val="1694574419"/>
      </w:pPr>
    </w:p>
    <w:p w:rsidR="00000000" w:rsidRDefault="00C05E64">
      <w:pPr>
        <w:ind w:right="1477"/>
        <w:divId w:val="1694574419"/>
      </w:pPr>
    </w:p>
    <w:p w:rsidR="00000000" w:rsidRDefault="00C05E64">
      <w:pPr>
        <w:ind w:right="1477"/>
        <w:divId w:val="1694574419"/>
      </w:pPr>
    </w:p>
    <w:p w:rsidR="00000000" w:rsidRDefault="00C05E64">
      <w:pPr>
        <w:ind w:right="1477"/>
        <w:jc w:val="center"/>
        <w:divId w:val="1694574419"/>
        <w:rPr>
          <w:b/>
          <w:bCs/>
          <w:color w:val="FF0000"/>
        </w:rPr>
      </w:pPr>
      <w:r>
        <w:rPr>
          <w:b/>
          <w:bCs/>
          <w:color w:val="FF0000"/>
        </w:rPr>
        <w:t>FEDERASYONA BAĞLI ODALARA</w:t>
      </w:r>
    </w:p>
    <w:p w:rsidR="00000000" w:rsidRDefault="00C05E64">
      <w:pPr>
        <w:ind w:right="1477"/>
        <w:jc w:val="center"/>
        <w:divId w:val="1694574419"/>
        <w:rPr>
          <w:b/>
          <w:bCs/>
          <w:color w:val="FF0000"/>
        </w:rPr>
      </w:pPr>
    </w:p>
    <w:p w:rsidR="00000000" w:rsidRDefault="00C05E64">
      <w:pPr>
        <w:ind w:right="1477"/>
        <w:jc w:val="center"/>
        <w:divId w:val="1694574419"/>
        <w:rPr>
          <w:b/>
          <w:bCs/>
          <w:color w:val="FF0000"/>
        </w:rPr>
      </w:pPr>
      <w:r>
        <w:rPr>
          <w:b/>
          <w:bCs/>
          <w:color w:val="FF0000"/>
        </w:rPr>
        <w:t>224 NOLU GENELGE</w:t>
      </w:r>
    </w:p>
    <w:p w:rsidR="00000000" w:rsidRDefault="00C05E64">
      <w:pPr>
        <w:ind w:right="1477"/>
        <w:jc w:val="center"/>
        <w:divId w:val="1694574419"/>
        <w:rPr>
          <w:b/>
          <w:bCs/>
          <w:color w:val="FF0000"/>
        </w:rPr>
      </w:pPr>
    </w:p>
    <w:p w:rsidR="00000000" w:rsidRDefault="00C05E64">
      <w:pPr>
        <w:ind w:right="1477"/>
        <w:divId w:val="1694574419"/>
      </w:pPr>
    </w:p>
    <w:p w:rsidR="00000000" w:rsidRDefault="00C05E64">
      <w:pPr>
        <w:ind w:right="1477"/>
        <w:divId w:val="1694574419"/>
      </w:pPr>
    </w:p>
    <w:p w:rsidR="00000000" w:rsidRDefault="00C05E64">
      <w:pPr>
        <w:ind w:right="1477"/>
        <w:divId w:val="1694574419"/>
      </w:pPr>
    </w:p>
    <w:p w:rsidR="00000000" w:rsidRDefault="00C05E64">
      <w:pPr>
        <w:ind w:right="1477"/>
        <w:jc w:val="both"/>
        <w:divId w:val="1694574419"/>
      </w:pPr>
      <w:r>
        <w:t xml:space="preserve">       Bilindiği üzere 507 sayılı Kanuna göre Odalarımızın yıllık gayrisafi gelirlerinin % 5’ini  katılma  payı  olarak  Birlik  ve  Federasyonlara  ödemeleri  </w:t>
      </w:r>
      <w:r>
        <w:t>yasal zorunluluktur.</w:t>
      </w:r>
    </w:p>
    <w:p w:rsidR="00000000" w:rsidRDefault="00C05E64">
      <w:pPr>
        <w:ind w:right="1477"/>
        <w:jc w:val="both"/>
        <w:divId w:val="1694574419"/>
      </w:pPr>
    </w:p>
    <w:p w:rsidR="00000000" w:rsidRDefault="00C05E64">
      <w:pPr>
        <w:ind w:right="1477"/>
        <w:jc w:val="both"/>
        <w:divId w:val="1694574419"/>
      </w:pPr>
      <w:r>
        <w:t xml:space="preserve">       Odanızın katılma payının hesaplanabilmesi için 2004 yılı gelir-gider hesaplarınızın Federasyonumuza ivedilikle gönderilmesi gerekmektedir. </w:t>
      </w:r>
    </w:p>
    <w:p w:rsidR="00000000" w:rsidRDefault="00C05E64">
      <w:pPr>
        <w:ind w:right="1477"/>
        <w:jc w:val="both"/>
        <w:divId w:val="1694574419"/>
      </w:pPr>
    </w:p>
    <w:p w:rsidR="00000000" w:rsidRDefault="00C05E64">
      <w:pPr>
        <w:ind w:right="1477"/>
        <w:jc w:val="both"/>
        <w:divId w:val="1694574419"/>
      </w:pPr>
      <w:r>
        <w:t xml:space="preserve">Gereği hususunu önemle rica ederiz. </w:t>
      </w:r>
    </w:p>
    <w:p w:rsidR="00000000" w:rsidRDefault="00C05E64">
      <w:pPr>
        <w:ind w:right="1477"/>
        <w:jc w:val="both"/>
        <w:divId w:val="1694574419"/>
      </w:pPr>
    </w:p>
    <w:p w:rsidR="00000000" w:rsidRDefault="00C05E64">
      <w:pPr>
        <w:ind w:right="1477"/>
        <w:jc w:val="both"/>
        <w:divId w:val="1694574419"/>
      </w:pPr>
    </w:p>
    <w:p w:rsidR="00000000" w:rsidRDefault="00C05E64">
      <w:pPr>
        <w:ind w:right="1477"/>
        <w:jc w:val="both"/>
        <w:divId w:val="1694574419"/>
      </w:pPr>
    </w:p>
    <w:p w:rsidR="00000000" w:rsidRDefault="00C05E64">
      <w:pPr>
        <w:ind w:right="1477"/>
        <w:jc w:val="both"/>
        <w:divId w:val="1694574419"/>
      </w:pPr>
    </w:p>
    <w:p w:rsidR="00000000" w:rsidRDefault="00C05E64">
      <w:pPr>
        <w:ind w:right="1477"/>
        <w:jc w:val="both"/>
        <w:divId w:val="1694574419"/>
        <w:rPr>
          <w:b/>
          <w:bCs/>
        </w:rPr>
      </w:pPr>
      <w:r>
        <w:tab/>
        <w:t xml:space="preserve">Hidayet </w:t>
      </w:r>
      <w:r>
        <w:rPr>
          <w:b/>
          <w:bCs/>
        </w:rPr>
        <w:t>MANAVOĞLU</w:t>
      </w:r>
      <w:r>
        <w:tab/>
      </w:r>
      <w:r>
        <w:tab/>
      </w:r>
      <w:r>
        <w:tab/>
      </w:r>
      <w:r>
        <w:tab/>
        <w:t xml:space="preserve">   Sedat </w:t>
      </w:r>
      <w:r>
        <w:rPr>
          <w:b/>
          <w:bCs/>
        </w:rPr>
        <w:t>ÖNER</w:t>
      </w:r>
    </w:p>
    <w:p w:rsidR="00000000" w:rsidRDefault="00C05E64">
      <w:pPr>
        <w:ind w:right="1477"/>
        <w:jc w:val="both"/>
        <w:divId w:val="1694574419"/>
      </w:pPr>
    </w:p>
    <w:p w:rsidR="00000000" w:rsidRDefault="00C05E64">
      <w:pPr>
        <w:ind w:right="1477"/>
        <w:jc w:val="both"/>
        <w:divId w:val="1694574419"/>
      </w:pPr>
      <w:r>
        <w:tab/>
        <w:t>GENEL S</w:t>
      </w:r>
      <w:r>
        <w:t xml:space="preserve">EKRETER </w:t>
      </w:r>
      <w:r>
        <w:tab/>
      </w:r>
      <w:r>
        <w:tab/>
      </w:r>
      <w:r>
        <w:tab/>
      </w:r>
      <w:r>
        <w:tab/>
        <w:t>BAŞKAN VEKİLİ</w:t>
      </w:r>
    </w:p>
    <w:p w:rsidR="00000000" w:rsidRDefault="00C05E64">
      <w:pPr>
        <w:ind w:right="1477"/>
        <w:jc w:val="both"/>
        <w:divId w:val="1694574419"/>
      </w:pPr>
    </w:p>
    <w:p w:rsidR="00000000" w:rsidRDefault="00C05E64">
      <w:pPr>
        <w:ind w:right="1477"/>
        <w:jc w:val="both"/>
        <w:divId w:val="1694574419"/>
      </w:pPr>
      <w:r>
        <w:t xml:space="preserve">  </w:t>
      </w:r>
    </w:p>
    <w:p w:rsidR="00000000" w:rsidRDefault="00C05E64">
      <w:pPr>
        <w:ind w:right="1477"/>
        <w:jc w:val="both"/>
        <w:divId w:val="1694574419"/>
      </w:pPr>
      <w:r>
        <w:tab/>
      </w:r>
      <w:r>
        <w:tab/>
        <w:t xml:space="preserve">  </w:t>
      </w:r>
    </w:p>
    <w:p w:rsidR="00000000" w:rsidRDefault="00C05E64">
      <w:pPr>
        <w:ind w:right="1477"/>
        <w:jc w:val="both"/>
        <w:divId w:val="1694574419"/>
      </w:pPr>
    </w:p>
    <w:p w:rsidR="00000000" w:rsidRDefault="00C05E64">
      <w:pPr>
        <w:ind w:right="1477"/>
        <w:jc w:val="both"/>
        <w:divId w:val="1694574419"/>
      </w:pPr>
      <w:r>
        <w:t xml:space="preserve"> </w:t>
      </w:r>
    </w:p>
    <w:p w:rsidR="00000000" w:rsidRDefault="00C05E64">
      <w:pPr>
        <w:ind w:right="1477"/>
        <w:jc w:val="both"/>
        <w:divId w:val="1694574419"/>
      </w:pPr>
    </w:p>
    <w:p w:rsidR="00C05E64" w:rsidRDefault="00C05E64">
      <w:pPr>
        <w:ind w:right="1477"/>
        <w:jc w:val="both"/>
        <w:divId w:val="1694574419"/>
      </w:pPr>
    </w:p>
    <w:sectPr w:rsidR="00C05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C347D"/>
    <w:rsid w:val="00C05E64"/>
    <w:rsid w:val="00FC3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57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>....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224 Nolu genelge</dc:title>
  <dc:creator>....</dc:creator>
  <cp:lastModifiedBy>naci özdemir</cp:lastModifiedBy>
  <cp:revision>2</cp:revision>
  <dcterms:created xsi:type="dcterms:W3CDTF">2010-05-24T11:21:00Z</dcterms:created>
  <dcterms:modified xsi:type="dcterms:W3CDTF">2010-05-24T11:21:00Z</dcterms:modified>
</cp:coreProperties>
</file>